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AF284" w14:textId="77777777" w:rsidR="00C01D7C" w:rsidRDefault="00C01D7C" w:rsidP="00C01D7C">
      <w:pPr>
        <w:tabs>
          <w:tab w:val="center" w:pos="4843"/>
        </w:tabs>
        <w:spacing w:line="276" w:lineRule="auto"/>
        <w:jc w:val="center"/>
      </w:pPr>
      <w:r>
        <w:t xml:space="preserve">                                                                               Приложение к</w:t>
      </w:r>
    </w:p>
    <w:p w14:paraId="7EB6AB69" w14:textId="39DE54D1" w:rsidR="00C01D7C" w:rsidRDefault="00C01D7C" w:rsidP="00C01D7C">
      <w:pPr>
        <w:tabs>
          <w:tab w:val="center" w:pos="4843"/>
        </w:tabs>
        <w:spacing w:line="276" w:lineRule="auto"/>
        <w:jc w:val="right"/>
      </w:pPr>
      <w:r>
        <w:t xml:space="preserve">  </w:t>
      </w:r>
      <w:r w:rsidR="00C50C8B">
        <w:t xml:space="preserve">  </w:t>
      </w:r>
      <w:r>
        <w:t>постановлению администрации</w:t>
      </w:r>
    </w:p>
    <w:p w14:paraId="23E4BC1F" w14:textId="355F15E2" w:rsidR="00C01D7C" w:rsidRDefault="00C01D7C" w:rsidP="00C50C8B">
      <w:pPr>
        <w:tabs>
          <w:tab w:val="center" w:pos="4843"/>
        </w:tabs>
        <w:spacing w:line="276" w:lineRule="auto"/>
      </w:pPr>
      <w:r>
        <w:t xml:space="preserve">                                                                                                            города Благовещенска</w:t>
      </w:r>
    </w:p>
    <w:p w14:paraId="1911C423" w14:textId="593319F3" w:rsidR="00C01D7C" w:rsidRDefault="00C50C8B" w:rsidP="00C50C8B">
      <w:pPr>
        <w:tabs>
          <w:tab w:val="center" w:pos="4843"/>
        </w:tabs>
      </w:pPr>
      <w:r>
        <w:t xml:space="preserve">                                                                                                            </w:t>
      </w:r>
      <w:r w:rsidR="00C01D7C">
        <w:t xml:space="preserve">от </w:t>
      </w:r>
      <w:r>
        <w:t xml:space="preserve">19.05.2026 </w:t>
      </w:r>
      <w:r w:rsidR="00C01D7C">
        <w:t xml:space="preserve">№ </w:t>
      </w:r>
      <w:r>
        <w:t>2533</w:t>
      </w:r>
    </w:p>
    <w:p w14:paraId="599E2225" w14:textId="77777777" w:rsidR="00C01D7C" w:rsidRDefault="00C01D7C" w:rsidP="00C01D7C">
      <w:pPr>
        <w:tabs>
          <w:tab w:val="center" w:pos="4843"/>
        </w:tabs>
        <w:jc w:val="right"/>
      </w:pPr>
    </w:p>
    <w:p w14:paraId="2290BE75" w14:textId="77777777" w:rsidR="00C01D7C" w:rsidRDefault="00C01D7C" w:rsidP="00C01D7C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25E76041" w14:textId="77777777" w:rsidR="00C01D7C" w:rsidRDefault="00C01D7C" w:rsidP="00C01D7C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3864579C" w14:textId="77777777" w:rsidR="00AC6226" w:rsidRDefault="00AC6226" w:rsidP="00FB7901">
      <w:pPr>
        <w:tabs>
          <w:tab w:val="center" w:pos="4843"/>
        </w:tabs>
      </w:pPr>
    </w:p>
    <w:p w14:paraId="7C81C5C6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0"/>
        <w:gridCol w:w="4393"/>
        <w:gridCol w:w="2286"/>
        <w:gridCol w:w="2093"/>
      </w:tblGrid>
      <w:tr w:rsidR="00AC6226" w:rsidRPr="009F101B" w14:paraId="7881F0ED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2F6C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0AB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F49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A82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5640F5F8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4B19B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E446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6331F22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0E230BB3" w14:textId="77777777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 xml:space="preserve">Для размещения сетей </w:t>
            </w:r>
            <w:r w:rsidR="00092FDE">
              <w:rPr>
                <w:szCs w:val="22"/>
              </w:rPr>
              <w:t>холодного водоснабжения</w:t>
            </w:r>
          </w:p>
          <w:p w14:paraId="7184837A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03B4DB08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37130" w14:textId="77777777" w:rsidR="000C4B4D" w:rsidRDefault="00F218AC" w:rsidP="00F218AC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F218AC">
              <w:rPr>
                <w:szCs w:val="22"/>
              </w:rPr>
              <w:t>28:01:000000:2921</w:t>
            </w:r>
          </w:p>
          <w:p w14:paraId="525A0984" w14:textId="77777777" w:rsidR="00F218AC" w:rsidRPr="009F101B" w:rsidRDefault="00F218AC" w:rsidP="00F218AC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BE6F1" w14:textId="77777777" w:rsidR="000C4B4D" w:rsidRDefault="000C4B4D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26478B29" w14:textId="77777777" w:rsidR="00456037" w:rsidRDefault="00F218A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31</w:t>
            </w:r>
            <w:r w:rsidR="000C4B4D">
              <w:rPr>
                <w:szCs w:val="22"/>
              </w:rPr>
              <w:br/>
            </w:r>
          </w:p>
          <w:p w14:paraId="21B2750B" w14:textId="77777777" w:rsidR="000373F7" w:rsidRPr="009F101B" w:rsidRDefault="000373F7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</w:tr>
      <w:tr w:rsidR="00AC6226" w:rsidRPr="009F101B" w14:paraId="59AEFDB0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9162B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38C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20261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21AE8" w14:textId="77777777" w:rsidR="00AC6226" w:rsidRPr="009F101B" w:rsidRDefault="00F218AC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</w:tr>
    </w:tbl>
    <w:p w14:paraId="294726C0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79320525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29A6571D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6D68B253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648DFC3B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36125ACC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187B79D7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0EFC4FC2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008C8DF0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2B2DD61A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7B8ACA61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53FDFCA4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51D2055E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0124CAF5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F218AC" w:rsidRPr="00602D9A" w14:paraId="468EE0F2" w14:textId="77777777" w:rsidTr="00602D9A">
        <w:trPr>
          <w:trHeight w:val="54"/>
          <w:jc w:val="center"/>
        </w:trPr>
        <w:tc>
          <w:tcPr>
            <w:tcW w:w="3246" w:type="dxa"/>
          </w:tcPr>
          <w:p w14:paraId="1682DFFB" w14:textId="77777777" w:rsidR="00F218AC" w:rsidRPr="00602D9A" w:rsidRDefault="00F218AC" w:rsidP="00F218AC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35D75F0D" w14:textId="77777777" w:rsidR="00F218AC" w:rsidRPr="00A26D53" w:rsidRDefault="00F218AC" w:rsidP="00F218AC">
            <w:pPr>
              <w:jc w:val="center"/>
            </w:pPr>
            <w:r w:rsidRPr="00A26D53">
              <w:t>463921.76</w:t>
            </w:r>
          </w:p>
        </w:tc>
        <w:tc>
          <w:tcPr>
            <w:tcW w:w="2521" w:type="dxa"/>
          </w:tcPr>
          <w:p w14:paraId="22663869" w14:textId="77777777" w:rsidR="00F218AC" w:rsidRPr="00A26D53" w:rsidRDefault="00F218AC" w:rsidP="00F218AC">
            <w:pPr>
              <w:jc w:val="center"/>
            </w:pPr>
            <w:r w:rsidRPr="00A26D53">
              <w:t>3291520.95</w:t>
            </w:r>
          </w:p>
        </w:tc>
      </w:tr>
      <w:tr w:rsidR="00F218AC" w:rsidRPr="00602D9A" w14:paraId="18F57B1A" w14:textId="77777777" w:rsidTr="00602D9A">
        <w:trPr>
          <w:trHeight w:val="54"/>
          <w:jc w:val="center"/>
        </w:trPr>
        <w:tc>
          <w:tcPr>
            <w:tcW w:w="3246" w:type="dxa"/>
          </w:tcPr>
          <w:p w14:paraId="725884B8" w14:textId="77777777" w:rsidR="00F218AC" w:rsidRPr="00602D9A" w:rsidRDefault="00F218AC" w:rsidP="00F218AC">
            <w:pPr>
              <w:jc w:val="center"/>
            </w:pPr>
            <w:r w:rsidRPr="00602D9A">
              <w:t>2</w:t>
            </w:r>
          </w:p>
        </w:tc>
        <w:tc>
          <w:tcPr>
            <w:tcW w:w="2299" w:type="dxa"/>
          </w:tcPr>
          <w:p w14:paraId="48E87AC2" w14:textId="77777777" w:rsidR="00F218AC" w:rsidRPr="00A26D53" w:rsidRDefault="00F218AC" w:rsidP="00F218AC">
            <w:pPr>
              <w:jc w:val="center"/>
            </w:pPr>
            <w:r w:rsidRPr="00A26D53">
              <w:t>463915.2</w:t>
            </w:r>
            <w:r w:rsidR="00FC48EE">
              <w:t>9</w:t>
            </w:r>
          </w:p>
        </w:tc>
        <w:tc>
          <w:tcPr>
            <w:tcW w:w="2521" w:type="dxa"/>
          </w:tcPr>
          <w:p w14:paraId="19BA3E51" w14:textId="77777777" w:rsidR="00F218AC" w:rsidRPr="00A26D53" w:rsidRDefault="00FC48EE" w:rsidP="00F218AC">
            <w:pPr>
              <w:jc w:val="center"/>
            </w:pPr>
            <w:r>
              <w:t>3291529.19</w:t>
            </w:r>
          </w:p>
        </w:tc>
      </w:tr>
      <w:tr w:rsidR="00F218AC" w:rsidRPr="00602D9A" w14:paraId="609921FE" w14:textId="77777777" w:rsidTr="00602D9A">
        <w:trPr>
          <w:trHeight w:val="54"/>
          <w:jc w:val="center"/>
        </w:trPr>
        <w:tc>
          <w:tcPr>
            <w:tcW w:w="3246" w:type="dxa"/>
          </w:tcPr>
          <w:p w14:paraId="1C804779" w14:textId="77777777" w:rsidR="00F218AC" w:rsidRPr="00602D9A" w:rsidRDefault="00F218AC" w:rsidP="00F218AC">
            <w:pPr>
              <w:jc w:val="center"/>
            </w:pPr>
            <w:r w:rsidRPr="00602D9A">
              <w:t>3</w:t>
            </w:r>
          </w:p>
        </w:tc>
        <w:tc>
          <w:tcPr>
            <w:tcW w:w="2299" w:type="dxa"/>
          </w:tcPr>
          <w:p w14:paraId="0042BB30" w14:textId="77777777" w:rsidR="00F218AC" w:rsidRPr="00A26D53" w:rsidRDefault="00F218AC" w:rsidP="00F218AC">
            <w:pPr>
              <w:jc w:val="center"/>
            </w:pPr>
            <w:r w:rsidRPr="00A26D53">
              <w:t>463912.8</w:t>
            </w:r>
            <w:r w:rsidR="00FC48EE">
              <w:t>6</w:t>
            </w:r>
          </w:p>
        </w:tc>
        <w:tc>
          <w:tcPr>
            <w:tcW w:w="2521" w:type="dxa"/>
          </w:tcPr>
          <w:p w14:paraId="1B13C5D4" w14:textId="77777777" w:rsidR="00F218AC" w:rsidRPr="00A26D53" w:rsidRDefault="00F218AC" w:rsidP="00F218AC">
            <w:pPr>
              <w:jc w:val="center"/>
            </w:pPr>
            <w:r w:rsidRPr="00A26D53">
              <w:t>3291527.4</w:t>
            </w:r>
            <w:r w:rsidR="00FC48EE">
              <w:t>4</w:t>
            </w:r>
          </w:p>
        </w:tc>
      </w:tr>
      <w:tr w:rsidR="00F218AC" w:rsidRPr="00602D9A" w14:paraId="3F860128" w14:textId="77777777" w:rsidTr="00602D9A">
        <w:trPr>
          <w:trHeight w:val="54"/>
          <w:jc w:val="center"/>
        </w:trPr>
        <w:tc>
          <w:tcPr>
            <w:tcW w:w="3246" w:type="dxa"/>
          </w:tcPr>
          <w:p w14:paraId="6DB9FC8A" w14:textId="77777777" w:rsidR="00F218AC" w:rsidRPr="00602D9A" w:rsidRDefault="00F218AC" w:rsidP="00F218AC">
            <w:pPr>
              <w:jc w:val="center"/>
            </w:pPr>
            <w:r w:rsidRPr="00602D9A">
              <w:t>4</w:t>
            </w:r>
          </w:p>
        </w:tc>
        <w:tc>
          <w:tcPr>
            <w:tcW w:w="2299" w:type="dxa"/>
          </w:tcPr>
          <w:p w14:paraId="131A3039" w14:textId="77777777" w:rsidR="00F218AC" w:rsidRPr="00A26D53" w:rsidRDefault="00F218AC" w:rsidP="00F218AC">
            <w:pPr>
              <w:jc w:val="center"/>
            </w:pPr>
            <w:r w:rsidRPr="00A26D53">
              <w:t>463919.33</w:t>
            </w:r>
          </w:p>
        </w:tc>
        <w:tc>
          <w:tcPr>
            <w:tcW w:w="2521" w:type="dxa"/>
          </w:tcPr>
          <w:p w14:paraId="6EB8B85F" w14:textId="77777777" w:rsidR="00F218AC" w:rsidRPr="00A26D53" w:rsidRDefault="00F218AC" w:rsidP="00F218AC">
            <w:pPr>
              <w:jc w:val="center"/>
            </w:pPr>
            <w:r w:rsidRPr="00A26D53">
              <w:t>3291519.19</w:t>
            </w:r>
          </w:p>
        </w:tc>
      </w:tr>
      <w:tr w:rsidR="00F218AC" w:rsidRPr="00602D9A" w14:paraId="4E1DE633" w14:textId="77777777" w:rsidTr="00602D9A">
        <w:trPr>
          <w:trHeight w:val="54"/>
          <w:jc w:val="center"/>
        </w:trPr>
        <w:tc>
          <w:tcPr>
            <w:tcW w:w="3246" w:type="dxa"/>
          </w:tcPr>
          <w:p w14:paraId="12E7440F" w14:textId="77777777" w:rsidR="00F218AC" w:rsidRPr="00602D9A" w:rsidRDefault="00F218AC" w:rsidP="00F218AC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4D2AB5D6" w14:textId="77777777" w:rsidR="00F218AC" w:rsidRPr="00A26D53" w:rsidRDefault="00F218AC" w:rsidP="00F218AC">
            <w:pPr>
              <w:jc w:val="center"/>
            </w:pPr>
            <w:r w:rsidRPr="00A26D53">
              <w:t>463921.76</w:t>
            </w:r>
          </w:p>
        </w:tc>
        <w:tc>
          <w:tcPr>
            <w:tcW w:w="2521" w:type="dxa"/>
          </w:tcPr>
          <w:p w14:paraId="7A8EAA08" w14:textId="77777777" w:rsidR="00F218AC" w:rsidRDefault="00F218AC" w:rsidP="00F218AC">
            <w:pPr>
              <w:jc w:val="center"/>
            </w:pPr>
            <w:r w:rsidRPr="00A26D53">
              <w:t>3291520.95</w:t>
            </w:r>
          </w:p>
        </w:tc>
      </w:tr>
    </w:tbl>
    <w:p w14:paraId="6C14FE94" w14:textId="77777777" w:rsidR="009F101B" w:rsidRDefault="009F101B" w:rsidP="00AC6226">
      <w:pPr>
        <w:tabs>
          <w:tab w:val="left" w:pos="255"/>
          <w:tab w:val="center" w:pos="4843"/>
        </w:tabs>
      </w:pPr>
    </w:p>
    <w:p w14:paraId="7C775B9D" w14:textId="77777777" w:rsidR="009F101B" w:rsidRDefault="009F101B" w:rsidP="00AC6226">
      <w:pPr>
        <w:tabs>
          <w:tab w:val="left" w:pos="255"/>
          <w:tab w:val="center" w:pos="4843"/>
        </w:tabs>
      </w:pPr>
    </w:p>
    <w:p w14:paraId="0A028CF3" w14:textId="77777777" w:rsidR="009F101B" w:rsidRDefault="009F101B" w:rsidP="00AC6226">
      <w:pPr>
        <w:tabs>
          <w:tab w:val="left" w:pos="255"/>
          <w:tab w:val="center" w:pos="4843"/>
        </w:tabs>
      </w:pPr>
    </w:p>
    <w:p w14:paraId="1EE603F2" w14:textId="77777777" w:rsidR="009F101B" w:rsidRDefault="009F101B" w:rsidP="00AC6226">
      <w:pPr>
        <w:tabs>
          <w:tab w:val="left" w:pos="255"/>
          <w:tab w:val="center" w:pos="4843"/>
        </w:tabs>
      </w:pPr>
    </w:p>
    <w:p w14:paraId="79322132" w14:textId="77777777" w:rsidR="009F101B" w:rsidRDefault="009F101B" w:rsidP="00AC6226">
      <w:pPr>
        <w:tabs>
          <w:tab w:val="left" w:pos="255"/>
          <w:tab w:val="center" w:pos="4843"/>
        </w:tabs>
      </w:pPr>
    </w:p>
    <w:p w14:paraId="1330638B" w14:textId="77777777" w:rsidR="009F101B" w:rsidRDefault="009F101B" w:rsidP="00AC6226">
      <w:pPr>
        <w:tabs>
          <w:tab w:val="left" w:pos="255"/>
          <w:tab w:val="center" w:pos="4843"/>
        </w:tabs>
      </w:pPr>
    </w:p>
    <w:p w14:paraId="42678005" w14:textId="77777777" w:rsidR="009F101B" w:rsidRDefault="009F101B" w:rsidP="00AC6226">
      <w:pPr>
        <w:tabs>
          <w:tab w:val="left" w:pos="255"/>
          <w:tab w:val="center" w:pos="4843"/>
        </w:tabs>
      </w:pPr>
    </w:p>
    <w:p w14:paraId="17A72652" w14:textId="77777777" w:rsidR="009F101B" w:rsidRDefault="009F101B" w:rsidP="00AC6226">
      <w:pPr>
        <w:tabs>
          <w:tab w:val="left" w:pos="255"/>
          <w:tab w:val="center" w:pos="4843"/>
        </w:tabs>
      </w:pPr>
    </w:p>
    <w:p w14:paraId="0275DDDA" w14:textId="77777777" w:rsidR="009F101B" w:rsidRDefault="009F101B" w:rsidP="00AC6226">
      <w:pPr>
        <w:tabs>
          <w:tab w:val="left" w:pos="255"/>
          <w:tab w:val="center" w:pos="4843"/>
        </w:tabs>
      </w:pPr>
    </w:p>
    <w:p w14:paraId="7ECCA14C" w14:textId="77777777" w:rsidR="009F101B" w:rsidRDefault="009F101B" w:rsidP="00AC6226">
      <w:pPr>
        <w:tabs>
          <w:tab w:val="left" w:pos="255"/>
          <w:tab w:val="center" w:pos="4843"/>
        </w:tabs>
      </w:pPr>
    </w:p>
    <w:p w14:paraId="0B54EE28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610AB905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11D37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196D7672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E030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30E5D454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1765A133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3F664DD8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7C0F7A32" w14:textId="77777777" w:rsidR="00E5031F" w:rsidRDefault="00F218AC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56922971" wp14:editId="404CC7E4">
                  <wp:extent cx="6434455" cy="531114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УБЛ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31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CFCEA4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57375ACB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01A30946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F218AC">
              <w:rPr>
                <w:color w:val="0000CC"/>
                <w:sz w:val="23"/>
                <w:szCs w:val="23"/>
              </w:rPr>
              <w:t>90028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66A768A4" w14:textId="77777777" w:rsidR="001E1206" w:rsidRPr="00915A6A" w:rsidRDefault="00602D9A" w:rsidP="00F218AC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00" w:themeColor="text1"/>
                <w:sz w:val="23"/>
                <w:szCs w:val="23"/>
              </w:rPr>
              <w:t>28:01:0</w:t>
            </w:r>
            <w:r w:rsidR="00F218AC">
              <w:rPr>
                <w:color w:val="000000" w:themeColor="text1"/>
                <w:sz w:val="23"/>
                <w:szCs w:val="23"/>
              </w:rPr>
              <w:t>90028:2921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73BC2174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52C53CD9" w14:textId="77777777" w:rsidR="009063A1" w:rsidRPr="00915A6A" w:rsidRDefault="00780252" w:rsidP="00915A6A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F218AC">
              <w:rPr>
                <w:b/>
                <w:sz w:val="20"/>
                <w:szCs w:val="20"/>
              </w:rPr>
              <w:t>750</w:t>
            </w:r>
          </w:p>
        </w:tc>
      </w:tr>
    </w:tbl>
    <w:p w14:paraId="135C4A11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8AF27" w14:textId="77777777" w:rsidR="008D3473" w:rsidRDefault="008D3473">
      <w:r>
        <w:separator/>
      </w:r>
    </w:p>
  </w:endnote>
  <w:endnote w:type="continuationSeparator" w:id="0">
    <w:p w14:paraId="445A9D5E" w14:textId="77777777" w:rsidR="008D3473" w:rsidRDefault="008D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4D4B3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4E0C971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FDD2F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BC53D" w14:textId="77777777" w:rsidR="008D3473" w:rsidRDefault="008D3473">
      <w:r>
        <w:separator/>
      </w:r>
    </w:p>
  </w:footnote>
  <w:footnote w:type="continuationSeparator" w:id="0">
    <w:p w14:paraId="4BABAACE" w14:textId="77777777" w:rsidR="008D3473" w:rsidRDefault="008D3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233394704">
    <w:abstractNumId w:val="25"/>
  </w:num>
  <w:num w:numId="2" w16cid:durableId="920141866">
    <w:abstractNumId w:val="21"/>
  </w:num>
  <w:num w:numId="3" w16cid:durableId="116145113">
    <w:abstractNumId w:val="30"/>
  </w:num>
  <w:num w:numId="4" w16cid:durableId="789133597">
    <w:abstractNumId w:val="13"/>
  </w:num>
  <w:num w:numId="5" w16cid:durableId="618728010">
    <w:abstractNumId w:val="10"/>
  </w:num>
  <w:num w:numId="6" w16cid:durableId="1725520312">
    <w:abstractNumId w:val="20"/>
  </w:num>
  <w:num w:numId="7" w16cid:durableId="2136213340">
    <w:abstractNumId w:val="14"/>
  </w:num>
  <w:num w:numId="8" w16cid:durableId="1957710274">
    <w:abstractNumId w:val="32"/>
  </w:num>
  <w:num w:numId="9" w16cid:durableId="618071146">
    <w:abstractNumId w:val="6"/>
  </w:num>
  <w:num w:numId="10" w16cid:durableId="886912655">
    <w:abstractNumId w:val="1"/>
  </w:num>
  <w:num w:numId="11" w16cid:durableId="947813531">
    <w:abstractNumId w:val="11"/>
  </w:num>
  <w:num w:numId="12" w16cid:durableId="2012680050">
    <w:abstractNumId w:val="23"/>
  </w:num>
  <w:num w:numId="13" w16cid:durableId="555970364">
    <w:abstractNumId w:val="18"/>
  </w:num>
  <w:num w:numId="14" w16cid:durableId="235626153">
    <w:abstractNumId w:val="24"/>
  </w:num>
  <w:num w:numId="15" w16cid:durableId="1120421802">
    <w:abstractNumId w:val="4"/>
  </w:num>
  <w:num w:numId="16" w16cid:durableId="1205481252">
    <w:abstractNumId w:val="27"/>
  </w:num>
  <w:num w:numId="17" w16cid:durableId="163857937">
    <w:abstractNumId w:val="0"/>
  </w:num>
  <w:num w:numId="18" w16cid:durableId="929436360">
    <w:abstractNumId w:val="31"/>
  </w:num>
  <w:num w:numId="19" w16cid:durableId="735932180">
    <w:abstractNumId w:val="8"/>
  </w:num>
  <w:num w:numId="20" w16cid:durableId="1975015183">
    <w:abstractNumId w:val="3"/>
  </w:num>
  <w:num w:numId="21" w16cid:durableId="1025255702">
    <w:abstractNumId w:val="29"/>
  </w:num>
  <w:num w:numId="22" w16cid:durableId="102581840">
    <w:abstractNumId w:val="9"/>
  </w:num>
  <w:num w:numId="23" w16cid:durableId="448285937">
    <w:abstractNumId w:val="26"/>
  </w:num>
  <w:num w:numId="24" w16cid:durableId="847871972">
    <w:abstractNumId w:val="16"/>
  </w:num>
  <w:num w:numId="25" w16cid:durableId="1664048700">
    <w:abstractNumId w:val="2"/>
  </w:num>
  <w:num w:numId="26" w16cid:durableId="143815977">
    <w:abstractNumId w:val="17"/>
  </w:num>
  <w:num w:numId="27" w16cid:durableId="1698769628">
    <w:abstractNumId w:val="33"/>
  </w:num>
  <w:num w:numId="28" w16cid:durableId="1428381243">
    <w:abstractNumId w:val="22"/>
  </w:num>
  <w:num w:numId="29" w16cid:durableId="883324693">
    <w:abstractNumId w:val="28"/>
  </w:num>
  <w:num w:numId="30" w16cid:durableId="409548701">
    <w:abstractNumId w:val="12"/>
  </w:num>
  <w:num w:numId="31" w16cid:durableId="1581478778">
    <w:abstractNumId w:val="5"/>
  </w:num>
  <w:num w:numId="32" w16cid:durableId="76444073">
    <w:abstractNumId w:val="7"/>
  </w:num>
  <w:num w:numId="33" w16cid:durableId="274021489">
    <w:abstractNumId w:val="19"/>
  </w:num>
  <w:num w:numId="34" w16cid:durableId="14375991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373F7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0F681B"/>
    <w:rsid w:val="0010239C"/>
    <w:rsid w:val="00113F97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321"/>
    <w:rsid w:val="00244433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2F41E9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3ABA"/>
    <w:rsid w:val="00650C05"/>
    <w:rsid w:val="00650F26"/>
    <w:rsid w:val="006519C1"/>
    <w:rsid w:val="00662418"/>
    <w:rsid w:val="00664A81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3473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7A49"/>
    <w:rsid w:val="009F101B"/>
    <w:rsid w:val="009F36DD"/>
    <w:rsid w:val="009F3C61"/>
    <w:rsid w:val="009F6A58"/>
    <w:rsid w:val="00A006EA"/>
    <w:rsid w:val="00A017A7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1D7C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428D"/>
    <w:rsid w:val="00C449ED"/>
    <w:rsid w:val="00C50C57"/>
    <w:rsid w:val="00C50C8B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256C2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218AC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C48EE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18D63"/>
  <w15:docId w15:val="{8F66D012-985D-4CCF-B6A2-C6E003A3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DE99-82DF-49C3-B835-0012B27CC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276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34</cp:revision>
  <cp:lastPrinted>2026-05-14T08:17:00Z</cp:lastPrinted>
  <dcterms:created xsi:type="dcterms:W3CDTF">2019-02-08T12:49:00Z</dcterms:created>
  <dcterms:modified xsi:type="dcterms:W3CDTF">2026-05-19T02:37:00Z</dcterms:modified>
</cp:coreProperties>
</file>